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C93" w:rsidRDefault="00F53C93" w:rsidP="00BB1BDB">
      <w:pPr>
        <w:spacing w:line="500" w:lineRule="exact"/>
        <w:ind w:firstLineChars="50" w:firstLine="141"/>
        <w:rPr>
          <w:rFonts w:ascii="宋体"/>
          <w:b/>
          <w:sz w:val="28"/>
          <w:szCs w:val="28"/>
        </w:rPr>
      </w:pPr>
      <w:r w:rsidRPr="00920D2A">
        <w:rPr>
          <w:rFonts w:ascii="宋体" w:hAnsi="宋体" w:hint="eastAsia"/>
          <w:b/>
          <w:sz w:val="28"/>
          <w:szCs w:val="28"/>
        </w:rPr>
        <w:t>福建经济学校</w:t>
      </w:r>
      <w:r w:rsidRPr="00920D2A">
        <w:rPr>
          <w:rFonts w:ascii="宋体" w:hAnsi="宋体"/>
          <w:b/>
          <w:sz w:val="28"/>
          <w:szCs w:val="28"/>
        </w:rPr>
        <w:t>1</w:t>
      </w:r>
      <w:r>
        <w:rPr>
          <w:rFonts w:ascii="宋体" w:hAnsi="宋体" w:hint="eastAsia"/>
          <w:b/>
          <w:sz w:val="28"/>
          <w:szCs w:val="28"/>
        </w:rPr>
        <w:t>至</w:t>
      </w:r>
      <w:r w:rsidRPr="00920D2A">
        <w:rPr>
          <w:rFonts w:ascii="宋体" w:hAnsi="宋体"/>
          <w:b/>
          <w:sz w:val="28"/>
          <w:szCs w:val="28"/>
        </w:rPr>
        <w:t>5</w:t>
      </w:r>
      <w:r w:rsidRPr="00920D2A">
        <w:rPr>
          <w:rFonts w:ascii="宋体" w:hAnsi="宋体" w:hint="eastAsia"/>
          <w:b/>
          <w:sz w:val="28"/>
          <w:szCs w:val="28"/>
        </w:rPr>
        <w:t>号楼及</w:t>
      </w:r>
      <w:r w:rsidRPr="00920D2A">
        <w:rPr>
          <w:rFonts w:ascii="宋体" w:hAnsi="宋体"/>
          <w:b/>
          <w:sz w:val="28"/>
          <w:szCs w:val="28"/>
        </w:rPr>
        <w:t>7</w:t>
      </w:r>
      <w:r w:rsidRPr="00920D2A">
        <w:rPr>
          <w:rFonts w:ascii="宋体" w:hAnsi="宋体" w:hint="eastAsia"/>
          <w:b/>
          <w:sz w:val="28"/>
          <w:szCs w:val="28"/>
        </w:rPr>
        <w:t>号楼学生宿舍</w:t>
      </w:r>
      <w:r>
        <w:rPr>
          <w:rFonts w:ascii="宋体" w:hAnsi="宋体" w:hint="eastAsia"/>
          <w:b/>
          <w:sz w:val="28"/>
          <w:szCs w:val="28"/>
        </w:rPr>
        <w:t>零星修缮</w:t>
      </w:r>
      <w:r w:rsidRPr="00920D2A">
        <w:rPr>
          <w:rFonts w:ascii="宋体" w:hAnsi="宋体" w:hint="eastAsia"/>
          <w:b/>
          <w:sz w:val="28"/>
          <w:szCs w:val="28"/>
        </w:rPr>
        <w:t>工程</w:t>
      </w:r>
      <w:r>
        <w:rPr>
          <w:rFonts w:ascii="宋体" w:hAnsi="宋体" w:hint="eastAsia"/>
          <w:b/>
          <w:sz w:val="28"/>
          <w:szCs w:val="28"/>
        </w:rPr>
        <w:t>量清单</w:t>
      </w:r>
    </w:p>
    <w:p w:rsidR="00F53C93" w:rsidRDefault="00F53C93" w:rsidP="00920D2A">
      <w:pPr>
        <w:spacing w:line="500" w:lineRule="exact"/>
        <w:jc w:val="center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</w:t>
      </w:r>
      <w:r w:rsidRPr="00920D2A">
        <w:rPr>
          <w:rFonts w:ascii="宋体" w:hAnsi="宋体" w:hint="eastAsia"/>
          <w:b/>
          <w:sz w:val="28"/>
          <w:szCs w:val="28"/>
        </w:rPr>
        <w:t>现场情况及施工方案）</w:t>
      </w:r>
    </w:p>
    <w:p w:rsidR="00F53C93" w:rsidRDefault="00F53C93" w:rsidP="00920D2A">
      <w:pPr>
        <w:spacing w:line="500" w:lineRule="exact"/>
        <w:jc w:val="center"/>
        <w:rPr>
          <w:rFonts w:ascii="宋体"/>
          <w:b/>
          <w:sz w:val="28"/>
          <w:szCs w:val="28"/>
        </w:rPr>
      </w:pPr>
    </w:p>
    <w:p w:rsidR="00F53C93" w:rsidRDefault="00F53C93" w:rsidP="00920D2A">
      <w:pPr>
        <w:spacing w:line="500" w:lineRule="exact"/>
        <w:jc w:val="center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各投标人察看现场后可在投标书中提出更加优化的施工方案</w:t>
      </w:r>
    </w:p>
    <w:p w:rsidR="00F53C93" w:rsidRPr="00920D2A" w:rsidRDefault="00F53C93" w:rsidP="00920D2A">
      <w:pPr>
        <w:spacing w:line="500" w:lineRule="exact"/>
        <w:jc w:val="center"/>
        <w:rPr>
          <w:rFonts w:ascii="宋体"/>
          <w:b/>
          <w:sz w:val="28"/>
          <w:szCs w:val="28"/>
        </w:rPr>
      </w:pPr>
      <w:r w:rsidRPr="00920D2A">
        <w:rPr>
          <w:rFonts w:ascii="宋体" w:hAnsi="宋体"/>
          <w:b/>
          <w:bCs/>
          <w:sz w:val="28"/>
          <w:szCs w:val="28"/>
        </w:rPr>
        <w:t>1</w:t>
      </w:r>
      <w:r>
        <w:rPr>
          <w:rFonts w:ascii="宋体" w:hAnsi="宋体" w:hint="eastAsia"/>
          <w:b/>
          <w:bCs/>
          <w:sz w:val="28"/>
          <w:szCs w:val="28"/>
        </w:rPr>
        <w:t>号楼部分</w:t>
      </w:r>
    </w:p>
    <w:p w:rsidR="00F53C93" w:rsidRPr="00920D2A" w:rsidRDefault="00F53C93" w:rsidP="00920D2A">
      <w:pPr>
        <w:spacing w:line="500" w:lineRule="exact"/>
        <w:rPr>
          <w:rFonts w:ascii="宋体"/>
          <w:sz w:val="28"/>
          <w:szCs w:val="28"/>
        </w:rPr>
      </w:pPr>
      <w:r w:rsidRPr="00920D2A">
        <w:rPr>
          <w:rFonts w:ascii="宋体" w:hAnsi="宋体" w:hint="eastAsia"/>
          <w:b/>
          <w:bCs/>
          <w:sz w:val="28"/>
          <w:szCs w:val="28"/>
        </w:rPr>
        <w:t>一、</w:t>
      </w:r>
      <w:r w:rsidRPr="00920D2A">
        <w:rPr>
          <w:rFonts w:ascii="宋体" w:hAnsi="宋体"/>
          <w:b/>
          <w:bCs/>
          <w:sz w:val="28"/>
          <w:szCs w:val="28"/>
        </w:rPr>
        <w:t>1101</w:t>
      </w:r>
      <w:r w:rsidRPr="00920D2A">
        <w:rPr>
          <w:rFonts w:ascii="宋体" w:hAnsi="宋体" w:hint="eastAsia"/>
          <w:b/>
          <w:bCs/>
          <w:sz w:val="28"/>
          <w:szCs w:val="28"/>
        </w:rPr>
        <w:t>房间厕所水池下水积水。</w:t>
      </w:r>
    </w:p>
    <w:p w:rsidR="00F53C93" w:rsidRPr="008044AD" w:rsidRDefault="00F53C93" w:rsidP="008044AD">
      <w:pPr>
        <w:spacing w:line="500" w:lineRule="exact"/>
        <w:ind w:firstLine="42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</w:t>
      </w:r>
      <w:r w:rsidRPr="00920D2A">
        <w:rPr>
          <w:rFonts w:ascii="宋体" w:hAnsi="宋体" w:hint="eastAsia"/>
          <w:sz w:val="28"/>
          <w:szCs w:val="28"/>
        </w:rPr>
        <w:t>解决方案；</w:t>
      </w:r>
      <w:r w:rsidRPr="00920D2A">
        <w:rPr>
          <w:rFonts w:ascii="宋体" w:hAnsi="宋体"/>
          <w:sz w:val="28"/>
          <w:szCs w:val="28"/>
        </w:rPr>
        <w:t>1</w:t>
      </w:r>
      <w:r w:rsidRPr="00920D2A">
        <w:rPr>
          <w:rFonts w:ascii="宋体" w:hAnsi="宋体" w:hint="eastAsia"/>
          <w:sz w:val="28"/>
          <w:szCs w:val="28"/>
        </w:rPr>
        <w:t>、开挖地漏管道。</w:t>
      </w:r>
      <w:r w:rsidRPr="00920D2A">
        <w:rPr>
          <w:rFonts w:ascii="宋体" w:hAnsi="宋体"/>
          <w:sz w:val="28"/>
          <w:szCs w:val="28"/>
        </w:rPr>
        <w:t>2</w:t>
      </w:r>
      <w:r w:rsidRPr="00920D2A">
        <w:rPr>
          <w:rFonts w:ascii="宋体" w:hAnsi="宋体" w:hint="eastAsia"/>
          <w:sz w:val="28"/>
          <w:szCs w:val="28"/>
        </w:rPr>
        <w:t>、更换地漏。</w:t>
      </w:r>
      <w:r w:rsidRPr="00920D2A">
        <w:rPr>
          <w:rFonts w:ascii="宋体" w:hAnsi="宋体"/>
          <w:sz w:val="28"/>
          <w:szCs w:val="28"/>
        </w:rPr>
        <w:t>3</w:t>
      </w:r>
      <w:r w:rsidRPr="00920D2A">
        <w:rPr>
          <w:rFonts w:ascii="宋体" w:hAnsi="宋体" w:hint="eastAsia"/>
          <w:sz w:val="28"/>
          <w:szCs w:val="28"/>
        </w:rPr>
        <w:t>、更换下水管道至堵塞处。</w:t>
      </w:r>
      <w:r w:rsidRPr="00920D2A">
        <w:rPr>
          <w:rFonts w:ascii="宋体" w:hAnsi="宋体"/>
          <w:sz w:val="28"/>
          <w:szCs w:val="28"/>
        </w:rPr>
        <w:t>3</w:t>
      </w:r>
      <w:r w:rsidRPr="00920D2A">
        <w:rPr>
          <w:rFonts w:ascii="宋体" w:hAnsi="宋体" w:hint="eastAsia"/>
          <w:sz w:val="28"/>
          <w:szCs w:val="28"/>
        </w:rPr>
        <w:t>、因地漏口靠近洗衣池，需要先拆除水池，待瓷砖铺设后重新安装。</w:t>
      </w:r>
      <w:r w:rsidRPr="00920D2A">
        <w:rPr>
          <w:rFonts w:ascii="宋体" w:hAnsi="宋体"/>
          <w:sz w:val="28"/>
          <w:szCs w:val="28"/>
        </w:rPr>
        <w:t>4</w:t>
      </w:r>
      <w:r w:rsidRPr="00920D2A">
        <w:rPr>
          <w:rFonts w:ascii="宋体" w:hAnsi="宋体" w:hint="eastAsia"/>
          <w:sz w:val="28"/>
          <w:szCs w:val="28"/>
        </w:rPr>
        <w:t>、地面瓷砖铺设。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二、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1211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阳台积水。</w:t>
      </w:r>
    </w:p>
    <w:p w:rsidR="00F53C93" w:rsidRPr="008044AD" w:rsidRDefault="00F53C93" w:rsidP="00920D2A">
      <w:pPr>
        <w:spacing w:line="500" w:lineRule="exact"/>
        <w:ind w:firstLine="420"/>
        <w:rPr>
          <w:rFonts w:ascii="宋体"/>
          <w:sz w:val="28"/>
          <w:szCs w:val="28"/>
        </w:rPr>
      </w:pPr>
      <w:r w:rsidRPr="00920D2A">
        <w:rPr>
          <w:rFonts w:ascii="宋体" w:hAnsi="宋体"/>
          <w:sz w:val="28"/>
          <w:szCs w:val="28"/>
        </w:rPr>
        <w:t xml:space="preserve"> </w:t>
      </w:r>
      <w:r w:rsidRPr="00920D2A">
        <w:rPr>
          <w:rFonts w:ascii="宋体" w:hAnsi="宋体" w:hint="eastAsia"/>
          <w:sz w:val="28"/>
          <w:szCs w:val="28"/>
        </w:rPr>
        <w:t>解决方案；</w:t>
      </w:r>
      <w:r w:rsidRPr="00920D2A">
        <w:rPr>
          <w:rFonts w:ascii="宋体" w:hAnsi="宋体"/>
          <w:sz w:val="28"/>
          <w:szCs w:val="28"/>
        </w:rPr>
        <w:t>1</w:t>
      </w:r>
      <w:r w:rsidRPr="00920D2A">
        <w:rPr>
          <w:rFonts w:ascii="宋体" w:hAnsi="宋体" w:hint="eastAsia"/>
          <w:sz w:val="28"/>
          <w:szCs w:val="28"/>
        </w:rPr>
        <w:t>、重新在阳台左右低处开孔两处。</w:t>
      </w:r>
      <w:r w:rsidRPr="00920D2A">
        <w:rPr>
          <w:rFonts w:ascii="宋体" w:hAnsi="宋体"/>
          <w:sz w:val="28"/>
          <w:szCs w:val="28"/>
        </w:rPr>
        <w:t>2</w:t>
      </w:r>
      <w:r w:rsidRPr="00920D2A">
        <w:rPr>
          <w:rFonts w:ascii="宋体" w:hAnsi="宋体" w:hint="eastAsia"/>
          <w:sz w:val="28"/>
          <w:szCs w:val="28"/>
        </w:rPr>
        <w:t>、安装新地漏及带</w:t>
      </w:r>
      <w:r w:rsidRPr="00920D2A">
        <w:rPr>
          <w:rFonts w:ascii="宋体" w:hAnsi="宋体"/>
          <w:sz w:val="28"/>
          <w:szCs w:val="28"/>
        </w:rPr>
        <w:t>P</w:t>
      </w:r>
      <w:r w:rsidRPr="00920D2A">
        <w:rPr>
          <w:rFonts w:ascii="宋体" w:hAnsi="宋体" w:hint="eastAsia"/>
          <w:sz w:val="28"/>
          <w:szCs w:val="28"/>
        </w:rPr>
        <w:t>弯下水管。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sz w:val="28"/>
          <w:szCs w:val="28"/>
        </w:rPr>
      </w:pPr>
      <w:r w:rsidRPr="00920D2A">
        <w:rPr>
          <w:rFonts w:ascii="宋体" w:hAnsi="宋体" w:hint="eastAsia"/>
          <w:b/>
          <w:bCs/>
          <w:sz w:val="28"/>
          <w:szCs w:val="28"/>
        </w:rPr>
        <w:t>三、</w:t>
      </w:r>
      <w:r w:rsidRPr="00920D2A">
        <w:rPr>
          <w:rFonts w:ascii="宋体" w:hAnsi="宋体"/>
          <w:b/>
          <w:bCs/>
          <w:sz w:val="28"/>
          <w:szCs w:val="28"/>
        </w:rPr>
        <w:t>1207</w:t>
      </w:r>
      <w:r w:rsidRPr="00920D2A">
        <w:rPr>
          <w:rFonts w:ascii="宋体" w:hAnsi="宋体" w:hint="eastAsia"/>
          <w:b/>
          <w:bCs/>
          <w:sz w:val="28"/>
          <w:szCs w:val="28"/>
        </w:rPr>
        <w:t>水池挡板破损</w:t>
      </w:r>
    </w:p>
    <w:p w:rsidR="00F53C93" w:rsidRDefault="00F53C93" w:rsidP="00920D2A">
      <w:pPr>
        <w:spacing w:line="500" w:lineRule="exact"/>
        <w:ind w:firstLine="420"/>
        <w:rPr>
          <w:rFonts w:ascii="宋体"/>
          <w:sz w:val="28"/>
          <w:szCs w:val="28"/>
        </w:rPr>
      </w:pPr>
      <w:r w:rsidRPr="00920D2A">
        <w:rPr>
          <w:rFonts w:ascii="宋体" w:hAnsi="宋体" w:hint="eastAsia"/>
          <w:sz w:val="28"/>
          <w:szCs w:val="28"/>
        </w:rPr>
        <w:t>解决方案；</w:t>
      </w:r>
      <w:r w:rsidRPr="00920D2A">
        <w:rPr>
          <w:rFonts w:ascii="宋体" w:hAnsi="宋体"/>
          <w:sz w:val="28"/>
          <w:szCs w:val="28"/>
        </w:rPr>
        <w:t>1</w:t>
      </w:r>
      <w:r w:rsidRPr="00920D2A">
        <w:rPr>
          <w:rFonts w:ascii="宋体" w:hAnsi="宋体" w:hint="eastAsia"/>
          <w:sz w:val="28"/>
          <w:szCs w:val="28"/>
        </w:rPr>
        <w:t>、更换新的水池挡板。</w:t>
      </w:r>
    </w:p>
    <w:p w:rsidR="00F53C93" w:rsidRDefault="00F53C93" w:rsidP="00920D2A">
      <w:pPr>
        <w:spacing w:line="500" w:lineRule="exact"/>
        <w:ind w:firstLine="420"/>
        <w:rPr>
          <w:rFonts w:ascii="宋体"/>
          <w:sz w:val="28"/>
          <w:szCs w:val="28"/>
        </w:rPr>
      </w:pPr>
    </w:p>
    <w:p w:rsidR="00F53C93" w:rsidRPr="00920D2A" w:rsidRDefault="00F53C93" w:rsidP="008044AD">
      <w:pPr>
        <w:spacing w:line="500" w:lineRule="exact"/>
        <w:ind w:firstLine="420"/>
        <w:jc w:val="center"/>
        <w:rPr>
          <w:rFonts w:ascii="宋体"/>
          <w:sz w:val="28"/>
          <w:szCs w:val="28"/>
        </w:rPr>
      </w:pPr>
      <w:r w:rsidRPr="00920D2A">
        <w:rPr>
          <w:rFonts w:ascii="宋体" w:hAnsi="宋体"/>
          <w:b/>
          <w:bCs/>
          <w:color w:val="000000"/>
          <w:sz w:val="28"/>
          <w:szCs w:val="28"/>
        </w:rPr>
        <w:t>2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号楼部分</w:t>
      </w:r>
    </w:p>
    <w:p w:rsidR="00F53C93" w:rsidRPr="00920D2A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四、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2101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阳台下方管漏水，大管。</w:t>
      </w:r>
    </w:p>
    <w:p w:rsidR="00F53C93" w:rsidRPr="00920D2A" w:rsidRDefault="00F53C93" w:rsidP="00BB1BDB">
      <w:pPr>
        <w:spacing w:line="500" w:lineRule="exact"/>
        <w:ind w:firstLineChars="200" w:firstLine="560"/>
        <w:rPr>
          <w:rFonts w:ascii="宋体"/>
          <w:color w:val="0000FF"/>
          <w:sz w:val="28"/>
          <w:szCs w:val="28"/>
        </w:rPr>
      </w:pPr>
      <w:r w:rsidRPr="00920D2A">
        <w:rPr>
          <w:rFonts w:ascii="宋体" w:hAnsi="宋体" w:hint="eastAsia"/>
          <w:color w:val="000000"/>
          <w:sz w:val="28"/>
          <w:szCs w:val="28"/>
        </w:rPr>
        <w:t>解决方案；更换下水管道。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五、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2102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阳台下方管漏水。</w:t>
      </w:r>
    </w:p>
    <w:p w:rsidR="00F53C93" w:rsidRPr="00920D2A" w:rsidRDefault="00F53C93" w:rsidP="00BB1BDB">
      <w:pPr>
        <w:spacing w:line="500" w:lineRule="exact"/>
        <w:ind w:firstLineChars="200" w:firstLine="560"/>
        <w:rPr>
          <w:rFonts w:ascii="宋体"/>
          <w:color w:val="0000FF"/>
          <w:sz w:val="28"/>
          <w:szCs w:val="28"/>
        </w:rPr>
      </w:pPr>
      <w:r w:rsidRPr="00920D2A">
        <w:rPr>
          <w:rFonts w:ascii="宋体" w:hAnsi="宋体" w:hint="eastAsia"/>
          <w:color w:val="000000"/>
          <w:sz w:val="28"/>
          <w:szCs w:val="28"/>
        </w:rPr>
        <w:t>解决方案；更换下水管道。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FF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六、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2201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进门右上天棚吊顶渗水</w:t>
      </w:r>
    </w:p>
    <w:p w:rsidR="00F53C93" w:rsidRPr="00920D2A" w:rsidRDefault="00F53C93" w:rsidP="00BB1BDB">
      <w:pPr>
        <w:spacing w:line="500" w:lineRule="exact"/>
        <w:ind w:firstLineChars="200" w:firstLine="560"/>
        <w:rPr>
          <w:rFonts w:ascii="宋体"/>
          <w:color w:val="000000"/>
          <w:sz w:val="28"/>
          <w:szCs w:val="28"/>
        </w:rPr>
      </w:pPr>
      <w:r w:rsidRPr="00920D2A">
        <w:rPr>
          <w:rFonts w:ascii="宋体" w:hAnsi="宋体" w:hint="eastAsia"/>
          <w:color w:val="000000"/>
          <w:sz w:val="28"/>
          <w:szCs w:val="28"/>
        </w:rPr>
        <w:t>解决方案；需要</w:t>
      </w:r>
      <w:r w:rsidRPr="00920D2A">
        <w:rPr>
          <w:rFonts w:ascii="宋体" w:hAnsi="宋体"/>
          <w:color w:val="000000"/>
          <w:sz w:val="28"/>
          <w:szCs w:val="28"/>
        </w:rPr>
        <w:t>2301</w:t>
      </w:r>
      <w:r w:rsidRPr="00920D2A">
        <w:rPr>
          <w:rFonts w:ascii="宋体" w:hAnsi="宋体" w:hint="eastAsia"/>
          <w:color w:val="000000"/>
          <w:sz w:val="28"/>
          <w:szCs w:val="28"/>
        </w:rPr>
        <w:t>进门右地面防水处理。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FF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七、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2203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左侧墙体渗水严重</w:t>
      </w:r>
    </w:p>
    <w:p w:rsidR="00F53C93" w:rsidRPr="00920D2A" w:rsidRDefault="00F53C93" w:rsidP="00BB1BDB">
      <w:pPr>
        <w:spacing w:line="500" w:lineRule="exact"/>
        <w:ind w:firstLineChars="200" w:firstLine="560"/>
        <w:rPr>
          <w:rFonts w:ascii="宋体"/>
          <w:color w:val="000000"/>
          <w:sz w:val="28"/>
          <w:szCs w:val="28"/>
        </w:rPr>
      </w:pPr>
      <w:r w:rsidRPr="00920D2A">
        <w:rPr>
          <w:rFonts w:ascii="宋体" w:hAnsi="宋体" w:hint="eastAsia"/>
          <w:color w:val="000000"/>
          <w:sz w:val="28"/>
          <w:szCs w:val="28"/>
        </w:rPr>
        <w:t>解决方案；水从卫生间渗透到外面，需要对左侧淋浴间地面进行防水处理</w:t>
      </w:r>
    </w:p>
    <w:p w:rsidR="00F53C93" w:rsidRPr="008044AD" w:rsidRDefault="00F53C93" w:rsidP="008044AD">
      <w:pPr>
        <w:spacing w:line="500" w:lineRule="exact"/>
        <w:ind w:firstLine="420"/>
        <w:rPr>
          <w:rFonts w:ascii="宋体"/>
          <w:sz w:val="28"/>
          <w:szCs w:val="28"/>
        </w:rPr>
      </w:pPr>
      <w:r w:rsidRPr="00920D2A">
        <w:rPr>
          <w:rFonts w:ascii="宋体" w:hAnsi="宋体" w:hint="eastAsia"/>
          <w:sz w:val="28"/>
          <w:szCs w:val="28"/>
        </w:rPr>
        <w:t>（</w:t>
      </w:r>
      <w:r w:rsidRPr="00920D2A">
        <w:rPr>
          <w:rFonts w:ascii="宋体" w:hAnsi="宋体"/>
          <w:sz w:val="28"/>
          <w:szCs w:val="28"/>
        </w:rPr>
        <w:t>1</w:t>
      </w:r>
      <w:r w:rsidRPr="00920D2A">
        <w:rPr>
          <w:rFonts w:ascii="宋体" w:hAnsi="宋体" w:hint="eastAsia"/>
          <w:sz w:val="28"/>
          <w:szCs w:val="28"/>
        </w:rPr>
        <w:t>）、拆除淋浴间地面瓷砖、蹲便器及沙垫层。（</w:t>
      </w:r>
      <w:r w:rsidRPr="00920D2A">
        <w:rPr>
          <w:rFonts w:ascii="宋体" w:hAnsi="宋体"/>
          <w:sz w:val="28"/>
          <w:szCs w:val="28"/>
        </w:rPr>
        <w:t>2</w:t>
      </w:r>
      <w:r w:rsidRPr="00920D2A">
        <w:rPr>
          <w:rFonts w:ascii="宋体" w:hAnsi="宋体" w:hint="eastAsia"/>
          <w:sz w:val="28"/>
          <w:szCs w:val="28"/>
        </w:rPr>
        <w:t>）、墙面</w:t>
      </w:r>
      <w:r w:rsidRPr="00920D2A">
        <w:rPr>
          <w:rFonts w:ascii="宋体" w:hAnsi="宋体"/>
          <w:sz w:val="28"/>
          <w:szCs w:val="28"/>
        </w:rPr>
        <w:t>1800cm</w:t>
      </w:r>
      <w:r w:rsidRPr="00920D2A">
        <w:rPr>
          <w:rFonts w:ascii="宋体" w:hAnsi="宋体" w:hint="eastAsia"/>
          <w:sz w:val="28"/>
          <w:szCs w:val="28"/>
        </w:rPr>
        <w:t>以下刷丙烯酸彩色涂料。（</w:t>
      </w:r>
      <w:r w:rsidRPr="00920D2A">
        <w:rPr>
          <w:rFonts w:ascii="宋体" w:hAnsi="宋体"/>
          <w:sz w:val="28"/>
          <w:szCs w:val="28"/>
        </w:rPr>
        <w:t>3</w:t>
      </w:r>
      <w:r w:rsidRPr="00920D2A">
        <w:rPr>
          <w:rFonts w:ascii="宋体" w:hAnsi="宋体" w:hint="eastAsia"/>
          <w:sz w:val="28"/>
          <w:szCs w:val="28"/>
        </w:rPr>
        <w:t>）、厕所地面及墙面</w:t>
      </w:r>
      <w:r w:rsidRPr="00920D2A">
        <w:rPr>
          <w:rFonts w:ascii="宋体" w:hAnsi="宋体"/>
          <w:sz w:val="28"/>
          <w:szCs w:val="28"/>
        </w:rPr>
        <w:t>400cm</w:t>
      </w:r>
      <w:r w:rsidRPr="00920D2A">
        <w:rPr>
          <w:rFonts w:ascii="宋体" w:hAnsi="宋体" w:hint="eastAsia"/>
          <w:sz w:val="28"/>
          <w:szCs w:val="28"/>
        </w:rPr>
        <w:t>以下刷聚氨酯防水涂料。（</w:t>
      </w:r>
      <w:r w:rsidRPr="00920D2A">
        <w:rPr>
          <w:rFonts w:ascii="宋体" w:hAnsi="宋体"/>
          <w:sz w:val="28"/>
          <w:szCs w:val="28"/>
        </w:rPr>
        <w:t>4</w:t>
      </w:r>
      <w:r w:rsidRPr="00920D2A">
        <w:rPr>
          <w:rFonts w:ascii="宋体" w:hAnsi="宋体" w:hint="eastAsia"/>
          <w:sz w:val="28"/>
          <w:szCs w:val="28"/>
        </w:rPr>
        <w:t>）蹲便器及蹲便器冲水阀安装。（</w:t>
      </w:r>
      <w:r w:rsidRPr="00920D2A">
        <w:rPr>
          <w:rFonts w:ascii="宋体" w:hAnsi="宋体"/>
          <w:sz w:val="28"/>
          <w:szCs w:val="28"/>
        </w:rPr>
        <w:t>5</w:t>
      </w:r>
      <w:r w:rsidRPr="00920D2A">
        <w:rPr>
          <w:rFonts w:ascii="宋体" w:hAnsi="宋体" w:hint="eastAsia"/>
          <w:sz w:val="28"/>
          <w:szCs w:val="28"/>
        </w:rPr>
        <w:t>）厕所地面瓷砖铺设</w:t>
      </w:r>
      <w:r>
        <w:rPr>
          <w:rFonts w:ascii="宋体" w:hAnsi="宋体" w:hint="eastAsia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FF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八、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 xml:space="preserve"> 2204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左第一床天棚吊顶渗水严重</w:t>
      </w:r>
    </w:p>
    <w:p w:rsidR="00F53C93" w:rsidRPr="00920D2A" w:rsidRDefault="00F53C93" w:rsidP="00BB1BDB">
      <w:pPr>
        <w:spacing w:line="500" w:lineRule="exact"/>
        <w:ind w:firstLineChars="200" w:firstLine="560"/>
        <w:rPr>
          <w:rFonts w:ascii="宋体"/>
          <w:color w:val="000000"/>
          <w:sz w:val="28"/>
          <w:szCs w:val="28"/>
        </w:rPr>
      </w:pPr>
      <w:r w:rsidRPr="00920D2A">
        <w:rPr>
          <w:rFonts w:ascii="宋体" w:hAnsi="宋体" w:hint="eastAsia"/>
          <w:color w:val="000000"/>
          <w:sz w:val="28"/>
          <w:szCs w:val="28"/>
        </w:rPr>
        <w:t>解决方案；水从</w:t>
      </w:r>
      <w:r w:rsidRPr="00920D2A">
        <w:rPr>
          <w:rFonts w:ascii="宋体" w:hAnsi="宋体"/>
          <w:color w:val="000000"/>
          <w:sz w:val="28"/>
          <w:szCs w:val="28"/>
        </w:rPr>
        <w:t>2304</w:t>
      </w:r>
      <w:r w:rsidRPr="00920D2A">
        <w:rPr>
          <w:rFonts w:ascii="宋体" w:hAnsi="宋体" w:hint="eastAsia"/>
          <w:color w:val="000000"/>
          <w:sz w:val="28"/>
          <w:szCs w:val="28"/>
        </w:rPr>
        <w:t>左侧卫生间渗透到</w:t>
      </w:r>
      <w:r w:rsidRPr="00920D2A">
        <w:rPr>
          <w:rFonts w:ascii="宋体" w:hAnsi="宋体"/>
          <w:color w:val="000000"/>
          <w:sz w:val="28"/>
          <w:szCs w:val="28"/>
        </w:rPr>
        <w:t>2204</w:t>
      </w:r>
      <w:r w:rsidRPr="00920D2A">
        <w:rPr>
          <w:rFonts w:ascii="宋体" w:hAnsi="宋体" w:hint="eastAsia"/>
          <w:color w:val="000000"/>
          <w:sz w:val="28"/>
          <w:szCs w:val="28"/>
        </w:rPr>
        <w:t>左第一床天棚。需要对</w:t>
      </w:r>
      <w:r w:rsidRPr="00920D2A">
        <w:rPr>
          <w:rFonts w:ascii="宋体" w:hAnsi="宋体"/>
          <w:color w:val="000000"/>
          <w:sz w:val="28"/>
          <w:szCs w:val="28"/>
        </w:rPr>
        <w:t>2304</w:t>
      </w:r>
      <w:r w:rsidRPr="00920D2A">
        <w:rPr>
          <w:rFonts w:ascii="宋体" w:hAnsi="宋体" w:hint="eastAsia"/>
          <w:color w:val="000000"/>
          <w:sz w:val="28"/>
          <w:szCs w:val="28"/>
        </w:rPr>
        <w:t>左侧淋浴间地面做防水处理。</w:t>
      </w:r>
    </w:p>
    <w:p w:rsidR="00F53C93" w:rsidRPr="00920D2A" w:rsidRDefault="00F53C93" w:rsidP="00920D2A">
      <w:pPr>
        <w:spacing w:line="500" w:lineRule="exact"/>
        <w:rPr>
          <w:rFonts w:ascii="宋体"/>
          <w:color w:val="0000FF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九、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 xml:space="preserve"> 2210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左侧墙渗水严重</w:t>
      </w:r>
    </w:p>
    <w:p w:rsidR="00F53C93" w:rsidRPr="00920D2A" w:rsidRDefault="00F53C93" w:rsidP="00BB1BDB">
      <w:pPr>
        <w:spacing w:line="500" w:lineRule="exact"/>
        <w:ind w:firstLineChars="200" w:firstLine="560"/>
        <w:rPr>
          <w:rFonts w:ascii="宋体"/>
          <w:color w:val="000000"/>
          <w:sz w:val="28"/>
          <w:szCs w:val="28"/>
        </w:rPr>
      </w:pPr>
      <w:r w:rsidRPr="00920D2A">
        <w:rPr>
          <w:rFonts w:ascii="宋体" w:hAnsi="宋体" w:hint="eastAsia"/>
          <w:color w:val="000000"/>
          <w:sz w:val="28"/>
          <w:szCs w:val="28"/>
        </w:rPr>
        <w:t>解决方案；水从左侧卫生间渗透到房间墙面，需要对左侧卫生间地面做防水处理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FF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十、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2301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进门右上天棚吊顶漏水</w:t>
      </w:r>
    </w:p>
    <w:p w:rsidR="00F53C93" w:rsidRPr="008044AD" w:rsidRDefault="00F53C93" w:rsidP="00BB1BDB">
      <w:pPr>
        <w:spacing w:line="500" w:lineRule="exact"/>
        <w:ind w:firstLineChars="200" w:firstLine="560"/>
        <w:rPr>
          <w:rFonts w:ascii="宋体"/>
          <w:color w:val="000000"/>
          <w:sz w:val="28"/>
          <w:szCs w:val="28"/>
        </w:rPr>
      </w:pPr>
      <w:r w:rsidRPr="00920D2A">
        <w:rPr>
          <w:rFonts w:ascii="宋体" w:hAnsi="宋体" w:hint="eastAsia"/>
          <w:color w:val="000000"/>
          <w:sz w:val="28"/>
          <w:szCs w:val="28"/>
        </w:rPr>
        <w:t>解决方案；进门右上天棚吊顶漏水屋面地面漏点防水处理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FF"/>
          <w:sz w:val="28"/>
          <w:szCs w:val="28"/>
        </w:rPr>
      </w:pPr>
      <w:r w:rsidRPr="00920D2A">
        <w:rPr>
          <w:rFonts w:ascii="宋体" w:hAnsi="宋体"/>
          <w:b/>
          <w:bCs/>
          <w:color w:val="000000"/>
          <w:sz w:val="28"/>
          <w:szCs w:val="28"/>
        </w:rPr>
        <w:t xml:space="preserve"> 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十一、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2304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左侧墙角渗水屋下方</w:t>
      </w:r>
    </w:p>
    <w:p w:rsidR="00F53C93" w:rsidRPr="008044AD" w:rsidRDefault="00F53C93" w:rsidP="00BB1BDB">
      <w:pPr>
        <w:spacing w:line="500" w:lineRule="exact"/>
        <w:ind w:firstLineChars="200" w:firstLine="560"/>
        <w:rPr>
          <w:rFonts w:ascii="宋体"/>
          <w:color w:val="000000"/>
          <w:sz w:val="28"/>
          <w:szCs w:val="28"/>
        </w:rPr>
      </w:pPr>
      <w:r w:rsidRPr="00920D2A">
        <w:rPr>
          <w:rFonts w:ascii="宋体" w:hAnsi="宋体" w:hint="eastAsia"/>
          <w:color w:val="000000"/>
          <w:sz w:val="28"/>
          <w:szCs w:val="28"/>
        </w:rPr>
        <w:t>解决方案；需要处理</w:t>
      </w:r>
      <w:r w:rsidRPr="00920D2A">
        <w:rPr>
          <w:rFonts w:ascii="宋体" w:hAnsi="宋体"/>
          <w:color w:val="000000"/>
          <w:sz w:val="28"/>
          <w:szCs w:val="28"/>
        </w:rPr>
        <w:t>2304</w:t>
      </w:r>
      <w:r w:rsidRPr="00920D2A">
        <w:rPr>
          <w:rFonts w:ascii="宋体" w:hAnsi="宋体" w:hint="eastAsia"/>
          <w:color w:val="000000"/>
          <w:sz w:val="28"/>
          <w:szCs w:val="28"/>
        </w:rPr>
        <w:t>地面淋浴间及厕所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FF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十二、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2306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左侧墙角渗水，宿舍内天棚吊顶开裂</w:t>
      </w:r>
    </w:p>
    <w:p w:rsidR="00F53C93" w:rsidRPr="008044AD" w:rsidRDefault="00F53C93" w:rsidP="00BB1BDB">
      <w:pPr>
        <w:spacing w:line="500" w:lineRule="exact"/>
        <w:ind w:firstLineChars="200" w:firstLine="560"/>
        <w:rPr>
          <w:rFonts w:ascii="宋体"/>
          <w:color w:val="000000"/>
          <w:sz w:val="28"/>
          <w:szCs w:val="28"/>
        </w:rPr>
      </w:pPr>
      <w:r w:rsidRPr="00920D2A">
        <w:rPr>
          <w:rFonts w:ascii="宋体" w:hAnsi="宋体" w:hint="eastAsia"/>
          <w:color w:val="000000"/>
          <w:sz w:val="28"/>
          <w:szCs w:val="28"/>
        </w:rPr>
        <w:t>解决方案；需要左淋浴间防水处理及屋面天台地面防水处理。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FF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十三、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2308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右侧墙角渗水</w:t>
      </w:r>
    </w:p>
    <w:p w:rsidR="00F53C93" w:rsidRPr="008044AD" w:rsidRDefault="00F53C93" w:rsidP="00BB1BDB">
      <w:pPr>
        <w:spacing w:line="500" w:lineRule="exact"/>
        <w:ind w:firstLineChars="200" w:firstLine="560"/>
        <w:rPr>
          <w:rFonts w:ascii="宋体"/>
          <w:color w:val="000000"/>
          <w:sz w:val="28"/>
          <w:szCs w:val="28"/>
        </w:rPr>
      </w:pPr>
      <w:r w:rsidRPr="00920D2A">
        <w:rPr>
          <w:rFonts w:ascii="宋体" w:hAnsi="宋体" w:hint="eastAsia"/>
          <w:color w:val="000000"/>
          <w:sz w:val="28"/>
          <w:szCs w:val="28"/>
        </w:rPr>
        <w:t>解决方案；需要处理右淋浴间地面做防水处理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FF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十四、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2309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中间灯天棚吊顶渗水</w:t>
      </w:r>
    </w:p>
    <w:p w:rsidR="00F53C93" w:rsidRPr="008044AD" w:rsidRDefault="00F53C93" w:rsidP="00BB1BDB">
      <w:pPr>
        <w:spacing w:line="500" w:lineRule="exact"/>
        <w:ind w:firstLineChars="200" w:firstLine="560"/>
        <w:rPr>
          <w:rFonts w:ascii="宋体"/>
          <w:color w:val="000000"/>
          <w:sz w:val="28"/>
          <w:szCs w:val="28"/>
        </w:rPr>
      </w:pPr>
      <w:r w:rsidRPr="00920D2A">
        <w:rPr>
          <w:rFonts w:ascii="宋体" w:hAnsi="宋体" w:hint="eastAsia"/>
          <w:color w:val="000000"/>
          <w:sz w:val="28"/>
          <w:szCs w:val="28"/>
        </w:rPr>
        <w:t>解决方案；屋面天台地面做防水处理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FF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十五、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2310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左侧上方天棚吊顶渗水，室内天棚吊顶渗水</w:t>
      </w:r>
    </w:p>
    <w:p w:rsidR="00F53C93" w:rsidRPr="008044AD" w:rsidRDefault="00F53C93" w:rsidP="00BB1BDB">
      <w:pPr>
        <w:spacing w:line="500" w:lineRule="exact"/>
        <w:ind w:firstLineChars="200" w:firstLine="560"/>
        <w:rPr>
          <w:rFonts w:ascii="宋体"/>
          <w:color w:val="000000"/>
          <w:sz w:val="28"/>
          <w:szCs w:val="28"/>
        </w:rPr>
      </w:pPr>
      <w:r w:rsidRPr="00920D2A">
        <w:rPr>
          <w:rFonts w:ascii="宋体" w:hAnsi="宋体" w:hint="eastAsia"/>
          <w:color w:val="000000"/>
          <w:sz w:val="28"/>
          <w:szCs w:val="28"/>
        </w:rPr>
        <w:t>解决方案；需要处理上层室内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color w:val="0000FF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十六、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2311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日光灯天棚吊顶渗水，室内天棚吊顶渗水</w:t>
      </w:r>
    </w:p>
    <w:p w:rsidR="00F53C93" w:rsidRPr="00920D2A" w:rsidRDefault="00F53C93" w:rsidP="00BB1BDB">
      <w:pPr>
        <w:spacing w:line="500" w:lineRule="exact"/>
        <w:ind w:firstLineChars="200" w:firstLine="560"/>
        <w:rPr>
          <w:rFonts w:ascii="宋体"/>
          <w:color w:val="000000"/>
          <w:sz w:val="28"/>
          <w:szCs w:val="28"/>
        </w:rPr>
      </w:pPr>
      <w:r w:rsidRPr="00920D2A">
        <w:rPr>
          <w:rFonts w:ascii="宋体" w:hAnsi="宋体" w:hint="eastAsia"/>
          <w:color w:val="000000"/>
          <w:sz w:val="28"/>
          <w:szCs w:val="28"/>
        </w:rPr>
        <w:t>解决方案；需要处理上层室内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color w:val="0000FF"/>
          <w:sz w:val="28"/>
          <w:szCs w:val="28"/>
        </w:rPr>
      </w:pPr>
    </w:p>
    <w:p w:rsidR="00F53C93" w:rsidRPr="00920D2A" w:rsidRDefault="00F53C93" w:rsidP="008044AD">
      <w:pPr>
        <w:spacing w:line="500" w:lineRule="exact"/>
        <w:jc w:val="center"/>
        <w:rPr>
          <w:rFonts w:ascii="宋体"/>
          <w:b/>
          <w:bCs/>
          <w:color w:val="000000"/>
          <w:sz w:val="28"/>
          <w:szCs w:val="28"/>
        </w:rPr>
      </w:pPr>
      <w:bookmarkStart w:id="0" w:name="_GoBack"/>
      <w:bookmarkEnd w:id="0"/>
      <w:r w:rsidRPr="00920D2A">
        <w:rPr>
          <w:rFonts w:ascii="宋体" w:hAnsi="宋体"/>
          <w:b/>
          <w:bCs/>
          <w:color w:val="000000"/>
          <w:sz w:val="28"/>
          <w:szCs w:val="28"/>
        </w:rPr>
        <w:t>3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号楼部分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十七、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3301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天棚吊顶渗水</w:t>
      </w:r>
    </w:p>
    <w:p w:rsidR="00F53C93" w:rsidRPr="008044AD" w:rsidRDefault="00F53C93" w:rsidP="00BB1BDB">
      <w:pPr>
        <w:spacing w:line="500" w:lineRule="exact"/>
        <w:ind w:firstLineChars="200" w:firstLine="560"/>
        <w:rPr>
          <w:rFonts w:ascii="宋体"/>
          <w:color w:val="000000"/>
          <w:sz w:val="28"/>
          <w:szCs w:val="28"/>
        </w:rPr>
      </w:pPr>
      <w:r w:rsidRPr="00920D2A">
        <w:rPr>
          <w:rFonts w:ascii="宋体" w:hAnsi="宋体" w:hint="eastAsia"/>
          <w:color w:val="000000"/>
          <w:sz w:val="28"/>
          <w:szCs w:val="28"/>
        </w:rPr>
        <w:t>解决方案；需要对屋面天台做防水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十八、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3303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天棚吊顶渗水</w:t>
      </w:r>
    </w:p>
    <w:p w:rsidR="00F53C93" w:rsidRPr="008044AD" w:rsidRDefault="00F53C93" w:rsidP="00BB1BDB">
      <w:pPr>
        <w:spacing w:line="500" w:lineRule="exact"/>
        <w:ind w:firstLineChars="200" w:firstLine="560"/>
        <w:rPr>
          <w:rFonts w:ascii="宋体"/>
          <w:color w:val="000000"/>
          <w:sz w:val="28"/>
          <w:szCs w:val="28"/>
        </w:rPr>
      </w:pPr>
      <w:r w:rsidRPr="00920D2A">
        <w:rPr>
          <w:rFonts w:ascii="宋体" w:hAnsi="宋体" w:hint="eastAsia"/>
          <w:color w:val="000000"/>
          <w:sz w:val="28"/>
          <w:szCs w:val="28"/>
        </w:rPr>
        <w:t>解决方案；需要对屋面天台做防水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十九、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3304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天棚吊顶渗水</w:t>
      </w:r>
    </w:p>
    <w:p w:rsidR="00F53C93" w:rsidRPr="008044AD" w:rsidRDefault="00F53C93" w:rsidP="00BB1BDB">
      <w:pPr>
        <w:spacing w:line="500" w:lineRule="exact"/>
        <w:ind w:firstLineChars="200" w:firstLine="560"/>
        <w:rPr>
          <w:rFonts w:ascii="宋体"/>
          <w:color w:val="000000"/>
          <w:sz w:val="28"/>
          <w:szCs w:val="28"/>
        </w:rPr>
      </w:pPr>
      <w:r w:rsidRPr="00920D2A">
        <w:rPr>
          <w:rFonts w:ascii="宋体" w:hAnsi="宋体" w:hint="eastAsia"/>
          <w:color w:val="000000"/>
          <w:sz w:val="28"/>
          <w:szCs w:val="28"/>
        </w:rPr>
        <w:t>解决方案；需要对屋面天台做防水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二十、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3305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天棚吊顶渗水，厕所及浴室漏水到房间</w:t>
      </w:r>
    </w:p>
    <w:p w:rsidR="00F53C93" w:rsidRPr="008044AD" w:rsidRDefault="00F53C93" w:rsidP="00BB1BDB">
      <w:pPr>
        <w:spacing w:line="500" w:lineRule="exact"/>
        <w:ind w:firstLineChars="200" w:firstLine="560"/>
        <w:rPr>
          <w:rFonts w:ascii="宋体"/>
          <w:color w:val="000000"/>
          <w:sz w:val="28"/>
          <w:szCs w:val="28"/>
        </w:rPr>
      </w:pPr>
      <w:r w:rsidRPr="00920D2A">
        <w:rPr>
          <w:rFonts w:ascii="宋体" w:hAnsi="宋体" w:hint="eastAsia"/>
          <w:color w:val="000000"/>
          <w:sz w:val="28"/>
          <w:szCs w:val="28"/>
        </w:rPr>
        <w:t>解决方案；</w:t>
      </w:r>
      <w:r w:rsidRPr="00920D2A">
        <w:rPr>
          <w:rFonts w:ascii="宋体" w:hAnsi="宋体"/>
          <w:color w:val="000000"/>
          <w:sz w:val="28"/>
          <w:szCs w:val="28"/>
        </w:rPr>
        <w:t>1</w:t>
      </w:r>
      <w:r w:rsidRPr="00920D2A">
        <w:rPr>
          <w:rFonts w:ascii="宋体" w:hAnsi="宋体" w:hint="eastAsia"/>
          <w:color w:val="000000"/>
          <w:sz w:val="28"/>
          <w:szCs w:val="28"/>
        </w:rPr>
        <w:t>、需要对屋面天台做防水。</w:t>
      </w:r>
      <w:r w:rsidRPr="00920D2A">
        <w:rPr>
          <w:rFonts w:ascii="宋体" w:hAnsi="宋体"/>
          <w:color w:val="000000"/>
          <w:sz w:val="28"/>
          <w:szCs w:val="28"/>
        </w:rPr>
        <w:t>2</w:t>
      </w:r>
      <w:r w:rsidRPr="00920D2A">
        <w:rPr>
          <w:rFonts w:ascii="宋体" w:hAnsi="宋体" w:hint="eastAsia"/>
          <w:color w:val="000000"/>
          <w:sz w:val="28"/>
          <w:szCs w:val="28"/>
        </w:rPr>
        <w:t>、厕所及浴室地面防水处理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二十一、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 xml:space="preserve"> 3306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天棚吊顶渗水，厕所及浴室漏水到房间</w:t>
      </w:r>
    </w:p>
    <w:p w:rsidR="00F53C93" w:rsidRPr="00920D2A" w:rsidRDefault="00F53C93" w:rsidP="00BB1BDB">
      <w:pPr>
        <w:spacing w:line="500" w:lineRule="exact"/>
        <w:ind w:firstLineChars="200" w:firstLine="560"/>
        <w:rPr>
          <w:rFonts w:ascii="宋体"/>
          <w:color w:val="000000"/>
          <w:sz w:val="28"/>
          <w:szCs w:val="28"/>
        </w:rPr>
      </w:pPr>
      <w:r w:rsidRPr="00920D2A">
        <w:rPr>
          <w:rFonts w:ascii="宋体" w:hAnsi="宋体" w:hint="eastAsia"/>
          <w:color w:val="000000"/>
          <w:sz w:val="28"/>
          <w:szCs w:val="28"/>
        </w:rPr>
        <w:t>解决方案；</w:t>
      </w:r>
      <w:r w:rsidRPr="00920D2A">
        <w:rPr>
          <w:rFonts w:ascii="宋体" w:hAnsi="宋体"/>
          <w:color w:val="000000"/>
          <w:sz w:val="28"/>
          <w:szCs w:val="28"/>
        </w:rPr>
        <w:t>1</w:t>
      </w:r>
      <w:r w:rsidRPr="00920D2A">
        <w:rPr>
          <w:rFonts w:ascii="宋体" w:hAnsi="宋体" w:hint="eastAsia"/>
          <w:color w:val="000000"/>
          <w:sz w:val="28"/>
          <w:szCs w:val="28"/>
        </w:rPr>
        <w:t>、需要对屋面天台做防水。</w:t>
      </w:r>
      <w:r w:rsidRPr="00920D2A">
        <w:rPr>
          <w:rFonts w:ascii="宋体" w:hAnsi="宋体"/>
          <w:color w:val="000000"/>
          <w:sz w:val="28"/>
          <w:szCs w:val="28"/>
        </w:rPr>
        <w:t>2</w:t>
      </w:r>
      <w:r w:rsidRPr="00920D2A">
        <w:rPr>
          <w:rFonts w:ascii="宋体" w:hAnsi="宋体" w:hint="eastAsia"/>
          <w:color w:val="000000"/>
          <w:sz w:val="28"/>
          <w:szCs w:val="28"/>
        </w:rPr>
        <w:t>、厕所及浴室地面防水处理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8044AD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二十二、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3307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阳台天棚吊顶渗水</w:t>
      </w:r>
    </w:p>
    <w:p w:rsidR="00F53C93" w:rsidRPr="008044AD" w:rsidRDefault="00F53C93" w:rsidP="00BB1BDB">
      <w:pPr>
        <w:spacing w:line="500" w:lineRule="exact"/>
        <w:ind w:firstLineChars="200" w:firstLine="560"/>
        <w:rPr>
          <w:rFonts w:ascii="宋体"/>
          <w:color w:val="000000"/>
          <w:sz w:val="28"/>
          <w:szCs w:val="28"/>
        </w:rPr>
      </w:pPr>
      <w:r w:rsidRPr="00920D2A">
        <w:rPr>
          <w:rFonts w:ascii="宋体" w:hAnsi="宋体" w:hint="eastAsia"/>
          <w:color w:val="000000"/>
          <w:sz w:val="28"/>
          <w:szCs w:val="28"/>
        </w:rPr>
        <w:t>解决方案；需要对屋面天台做防水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二十三、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3308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天棚吊顶渗水</w:t>
      </w:r>
    </w:p>
    <w:p w:rsidR="00F53C93" w:rsidRPr="008044AD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解决方案；需要对屋面天台做防水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二十四、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3309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天棚吊顶渗水</w:t>
      </w:r>
    </w:p>
    <w:p w:rsidR="00F53C93" w:rsidRPr="00920D2A" w:rsidRDefault="00F53C93" w:rsidP="00BB1BDB">
      <w:pPr>
        <w:spacing w:line="500" w:lineRule="exact"/>
        <w:ind w:firstLineChars="200" w:firstLine="560"/>
        <w:rPr>
          <w:rFonts w:ascii="宋体"/>
          <w:color w:val="000000"/>
          <w:sz w:val="28"/>
          <w:szCs w:val="28"/>
        </w:rPr>
      </w:pPr>
      <w:r w:rsidRPr="00920D2A">
        <w:rPr>
          <w:rFonts w:ascii="宋体" w:hAnsi="宋体" w:hint="eastAsia"/>
          <w:color w:val="000000"/>
          <w:sz w:val="28"/>
          <w:szCs w:val="28"/>
        </w:rPr>
        <w:t>解决方案；需要对屋面天台做防水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color w:val="0000FF"/>
          <w:sz w:val="28"/>
          <w:szCs w:val="28"/>
        </w:rPr>
      </w:pPr>
    </w:p>
    <w:p w:rsidR="00F53C93" w:rsidRPr="00920D2A" w:rsidRDefault="00F53C93" w:rsidP="00920D2A">
      <w:pPr>
        <w:spacing w:line="500" w:lineRule="exact"/>
        <w:ind w:firstLineChars="1000" w:firstLine="2811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/>
          <w:b/>
          <w:bCs/>
          <w:color w:val="000000"/>
          <w:sz w:val="28"/>
          <w:szCs w:val="28"/>
        </w:rPr>
        <w:t>4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号楼部分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二十五、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4201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入口处天棚吊顶漏水</w:t>
      </w:r>
    </w:p>
    <w:p w:rsidR="00F53C93" w:rsidRPr="00920D2A" w:rsidRDefault="00F53C93" w:rsidP="00920D2A">
      <w:pPr>
        <w:spacing w:line="500" w:lineRule="exact"/>
        <w:rPr>
          <w:rFonts w:ascii="宋体"/>
          <w:color w:val="0000FF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解决方案；处理</w:t>
      </w:r>
      <w:r w:rsidRPr="00920D2A">
        <w:rPr>
          <w:rFonts w:ascii="宋体" w:hAnsi="宋体"/>
          <w:color w:val="000000"/>
          <w:sz w:val="28"/>
          <w:szCs w:val="28"/>
        </w:rPr>
        <w:t>4301</w:t>
      </w:r>
      <w:r w:rsidRPr="00920D2A">
        <w:rPr>
          <w:rFonts w:ascii="宋体" w:hAnsi="宋体" w:hint="eastAsia"/>
          <w:color w:val="000000"/>
          <w:sz w:val="28"/>
          <w:szCs w:val="28"/>
        </w:rPr>
        <w:t>地面防水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二十六、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4204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左一下靠门处墙体渗水</w:t>
      </w:r>
    </w:p>
    <w:p w:rsidR="00F53C93" w:rsidRPr="008044AD" w:rsidRDefault="00F53C93" w:rsidP="008044AD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解决方案；需要处理</w:t>
      </w:r>
      <w:r w:rsidRPr="00920D2A">
        <w:rPr>
          <w:rFonts w:ascii="宋体" w:hAnsi="宋体"/>
          <w:color w:val="000000"/>
          <w:sz w:val="28"/>
          <w:szCs w:val="28"/>
        </w:rPr>
        <w:t>4204</w:t>
      </w:r>
      <w:r w:rsidRPr="00920D2A">
        <w:rPr>
          <w:rFonts w:ascii="宋体" w:hAnsi="宋体" w:hint="eastAsia"/>
          <w:color w:val="000000"/>
          <w:sz w:val="28"/>
          <w:szCs w:val="28"/>
        </w:rPr>
        <w:t>左侧卫生间地面防水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color w:val="000000"/>
          <w:sz w:val="28"/>
          <w:szCs w:val="28"/>
        </w:rPr>
        <w:t>二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十七、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4205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左侧卫生间天棚吊顶渗水。</w:t>
      </w:r>
    </w:p>
    <w:p w:rsidR="00F53C93" w:rsidRPr="00920D2A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解决方案；需要处理</w:t>
      </w:r>
      <w:r w:rsidRPr="00920D2A">
        <w:rPr>
          <w:rFonts w:ascii="宋体" w:hAnsi="宋体"/>
          <w:color w:val="000000"/>
          <w:sz w:val="28"/>
          <w:szCs w:val="28"/>
        </w:rPr>
        <w:t>4305</w:t>
      </w:r>
      <w:r w:rsidRPr="00920D2A">
        <w:rPr>
          <w:rFonts w:ascii="宋体" w:hAnsi="宋体" w:hint="eastAsia"/>
          <w:color w:val="000000"/>
          <w:sz w:val="28"/>
          <w:szCs w:val="28"/>
        </w:rPr>
        <w:t>左侧卫生间地面防水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二十八、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4206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右三天花板渗水</w:t>
      </w:r>
    </w:p>
    <w:p w:rsidR="00F53C93" w:rsidRPr="00920D2A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解决方案；需要处理</w:t>
      </w:r>
      <w:r w:rsidRPr="00920D2A">
        <w:rPr>
          <w:rFonts w:ascii="宋体" w:hAnsi="宋体"/>
          <w:color w:val="000000"/>
          <w:sz w:val="28"/>
          <w:szCs w:val="28"/>
        </w:rPr>
        <w:t>4306</w:t>
      </w:r>
      <w:r w:rsidRPr="00920D2A">
        <w:rPr>
          <w:rFonts w:ascii="宋体" w:hAnsi="宋体" w:hint="eastAsia"/>
          <w:color w:val="000000"/>
          <w:sz w:val="28"/>
          <w:szCs w:val="28"/>
        </w:rPr>
        <w:t>右侧洗衣池地面防水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二十九、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4207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两侧卫生间天棚吊顶漏水</w:t>
      </w:r>
    </w:p>
    <w:p w:rsidR="00F53C93" w:rsidRPr="00920D2A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解决方案；处理</w:t>
      </w:r>
      <w:r w:rsidRPr="00920D2A">
        <w:rPr>
          <w:rFonts w:ascii="宋体" w:hAnsi="宋体"/>
          <w:color w:val="000000"/>
          <w:sz w:val="28"/>
          <w:szCs w:val="28"/>
        </w:rPr>
        <w:t>4307</w:t>
      </w:r>
      <w:r w:rsidRPr="00920D2A">
        <w:rPr>
          <w:rFonts w:ascii="宋体" w:hAnsi="宋体" w:hint="eastAsia"/>
          <w:color w:val="000000"/>
          <w:sz w:val="28"/>
          <w:szCs w:val="28"/>
        </w:rPr>
        <w:t>左右两边卫生间地面防水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三十、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4208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左侧厕所天棚吊顶和水管漏水</w:t>
      </w:r>
    </w:p>
    <w:p w:rsidR="00F53C93" w:rsidRPr="00920D2A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解决方案；处理</w:t>
      </w:r>
      <w:r w:rsidRPr="00920D2A">
        <w:rPr>
          <w:rFonts w:ascii="宋体" w:hAnsi="宋体"/>
          <w:color w:val="000000"/>
          <w:sz w:val="28"/>
          <w:szCs w:val="28"/>
        </w:rPr>
        <w:t>4308</w:t>
      </w:r>
      <w:r w:rsidRPr="00920D2A">
        <w:rPr>
          <w:rFonts w:ascii="宋体" w:hAnsi="宋体" w:hint="eastAsia"/>
          <w:color w:val="000000"/>
          <w:sz w:val="28"/>
          <w:szCs w:val="28"/>
        </w:rPr>
        <w:t>左侧卫生间地面防水及更换下水管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三十一、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4209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左侧厕所天棚吊顶漏水</w:t>
      </w:r>
    </w:p>
    <w:p w:rsidR="00F53C93" w:rsidRPr="008044AD" w:rsidRDefault="00F53C93" w:rsidP="008044AD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解决方案；处理</w:t>
      </w:r>
      <w:r w:rsidRPr="00920D2A">
        <w:rPr>
          <w:rFonts w:ascii="宋体" w:hAnsi="宋体"/>
          <w:color w:val="000000"/>
          <w:sz w:val="28"/>
          <w:szCs w:val="28"/>
        </w:rPr>
        <w:t>4309</w:t>
      </w:r>
      <w:r w:rsidRPr="00920D2A">
        <w:rPr>
          <w:rFonts w:ascii="宋体" w:hAnsi="宋体" w:hint="eastAsia"/>
          <w:color w:val="000000"/>
          <w:sz w:val="28"/>
          <w:szCs w:val="28"/>
        </w:rPr>
        <w:t>左侧卫生间地面防水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三十二、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4301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卫生间天棚吊顶漏水</w:t>
      </w:r>
    </w:p>
    <w:p w:rsidR="00F53C93" w:rsidRPr="008044AD" w:rsidRDefault="00F53C93" w:rsidP="008044AD">
      <w:pPr>
        <w:spacing w:line="500" w:lineRule="exact"/>
        <w:rPr>
          <w:rFonts w:ascii="宋体"/>
          <w:color w:val="000000"/>
          <w:sz w:val="28"/>
          <w:szCs w:val="28"/>
        </w:rPr>
      </w:pPr>
      <w:r w:rsidRPr="00920D2A"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 xml:space="preserve">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解决方案；处理</w:t>
      </w:r>
      <w:r w:rsidRPr="00920D2A">
        <w:rPr>
          <w:rFonts w:ascii="宋体" w:hAnsi="宋体"/>
          <w:color w:val="000000"/>
          <w:sz w:val="28"/>
          <w:szCs w:val="28"/>
        </w:rPr>
        <w:t>4401</w:t>
      </w:r>
      <w:r w:rsidRPr="00920D2A">
        <w:rPr>
          <w:rFonts w:ascii="宋体" w:hAnsi="宋体" w:hint="eastAsia"/>
          <w:color w:val="000000"/>
          <w:sz w:val="28"/>
          <w:szCs w:val="28"/>
        </w:rPr>
        <w:t>两边卫生间地面防水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三十三、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4302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进门右侧水池壁渗水</w:t>
      </w:r>
    </w:p>
    <w:p w:rsidR="00F53C93" w:rsidRPr="00920D2A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处理方案；水池内侧打胶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  <w:r w:rsidRPr="00920D2A">
        <w:rPr>
          <w:rFonts w:ascii="宋体" w:hAnsi="宋体" w:hint="eastAsia"/>
          <w:color w:val="000000"/>
          <w:sz w:val="28"/>
          <w:szCs w:val="28"/>
        </w:rPr>
        <w:t>三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十四、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4304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右一上铺天棚吊顶渗水，天棚吊顶裂缝处渗水</w:t>
      </w:r>
      <w:r w:rsidRPr="00920D2A"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8044AD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处理方案；需要处理</w:t>
      </w:r>
      <w:r w:rsidRPr="00920D2A">
        <w:rPr>
          <w:rFonts w:ascii="宋体" w:hAnsi="宋体"/>
          <w:color w:val="000000"/>
          <w:sz w:val="28"/>
          <w:szCs w:val="28"/>
        </w:rPr>
        <w:t>4404</w:t>
      </w:r>
      <w:r w:rsidRPr="00920D2A">
        <w:rPr>
          <w:rFonts w:ascii="宋体" w:hAnsi="宋体" w:hint="eastAsia"/>
          <w:color w:val="000000"/>
          <w:sz w:val="28"/>
          <w:szCs w:val="28"/>
        </w:rPr>
        <w:t>右侧卫生间地面防水及室内天棚吊顶防水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三十五、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4305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阳台天棚吊顶黑色处渗水</w:t>
      </w:r>
    </w:p>
    <w:p w:rsidR="00F53C93" w:rsidRPr="00920D2A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处理方案；处理</w:t>
      </w:r>
      <w:r w:rsidRPr="00920D2A">
        <w:rPr>
          <w:rFonts w:ascii="宋体" w:hAnsi="宋体"/>
          <w:color w:val="000000"/>
          <w:sz w:val="28"/>
          <w:szCs w:val="28"/>
        </w:rPr>
        <w:t>4405</w:t>
      </w:r>
      <w:r w:rsidRPr="00920D2A">
        <w:rPr>
          <w:rFonts w:ascii="宋体" w:hAnsi="宋体" w:hint="eastAsia"/>
          <w:color w:val="000000"/>
          <w:sz w:val="28"/>
          <w:szCs w:val="28"/>
        </w:rPr>
        <w:t>阳台地面防水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三十六、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4310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右三上铺天棚吊顶漏水，右侧卫生间内天棚吊顶漏水</w:t>
      </w:r>
    </w:p>
    <w:p w:rsidR="00F53C93" w:rsidRPr="00920D2A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处理方案；处理</w:t>
      </w:r>
      <w:r w:rsidRPr="00920D2A">
        <w:rPr>
          <w:rFonts w:ascii="宋体" w:hAnsi="宋体"/>
          <w:color w:val="000000"/>
          <w:sz w:val="28"/>
          <w:szCs w:val="28"/>
        </w:rPr>
        <w:t>4410</w:t>
      </w:r>
      <w:r w:rsidRPr="00920D2A">
        <w:rPr>
          <w:rFonts w:ascii="宋体" w:hAnsi="宋体" w:hint="eastAsia"/>
          <w:color w:val="000000"/>
          <w:sz w:val="28"/>
          <w:szCs w:val="28"/>
        </w:rPr>
        <w:t>房间地面防水及</w:t>
      </w:r>
      <w:r w:rsidRPr="00920D2A">
        <w:rPr>
          <w:rFonts w:ascii="宋体" w:hAnsi="宋体"/>
          <w:color w:val="000000"/>
          <w:sz w:val="28"/>
          <w:szCs w:val="28"/>
        </w:rPr>
        <w:t>4410</w:t>
      </w:r>
      <w:r w:rsidRPr="00920D2A">
        <w:rPr>
          <w:rFonts w:ascii="宋体" w:hAnsi="宋体" w:hint="eastAsia"/>
          <w:color w:val="000000"/>
          <w:sz w:val="28"/>
          <w:szCs w:val="28"/>
        </w:rPr>
        <w:t>右侧卫生间地面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color w:val="000000"/>
          <w:sz w:val="28"/>
          <w:szCs w:val="28"/>
        </w:rPr>
        <w:t>三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十七、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4401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阳台从天台下的水管漏水</w:t>
      </w:r>
    </w:p>
    <w:p w:rsidR="00F53C93" w:rsidRPr="008044AD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解决方案；更换下水管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color w:val="000000"/>
          <w:sz w:val="28"/>
          <w:szCs w:val="28"/>
        </w:rPr>
        <w:t>三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十八、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4402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门口漏水</w:t>
      </w:r>
    </w:p>
    <w:p w:rsidR="00F53C93" w:rsidRPr="008044AD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解决方案；屋面防水处理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三十九、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4403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门口、右三床漏水</w:t>
      </w:r>
    </w:p>
    <w:p w:rsidR="00F53C93" w:rsidRPr="008044AD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解决方案；屋面防水处理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四十、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4406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门口漏水</w:t>
      </w:r>
    </w:p>
    <w:p w:rsidR="00F53C93" w:rsidRPr="00920D2A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解决方案；屋面防水处理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四十一、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4407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门口及空调上方漏水</w:t>
      </w:r>
    </w:p>
    <w:p w:rsidR="00F53C93" w:rsidRPr="008044AD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解决方案；屋面防水处理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四十二、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4408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门口漏水</w:t>
      </w:r>
    </w:p>
    <w:p w:rsidR="00F53C93" w:rsidRPr="008044AD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解决方案；屋面防水处理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四十三、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4409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门口漏水</w:t>
      </w:r>
    </w:p>
    <w:p w:rsidR="00F53C93" w:rsidRPr="008044AD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解决方案；屋面防水处理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四十四、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4410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房间内漏水</w:t>
      </w:r>
    </w:p>
    <w:p w:rsidR="00F53C93" w:rsidRPr="008044AD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解决方案；屋面防水处理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四十五、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4411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床上方漏水</w:t>
      </w:r>
    </w:p>
    <w:p w:rsidR="00F53C93" w:rsidRDefault="00F53C93" w:rsidP="008044AD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解决方案；屋面防水处理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8044AD" w:rsidRDefault="00F53C93" w:rsidP="008044AD">
      <w:pPr>
        <w:spacing w:line="500" w:lineRule="exact"/>
        <w:rPr>
          <w:rFonts w:ascii="宋体"/>
          <w:color w:val="000000"/>
          <w:sz w:val="28"/>
          <w:szCs w:val="28"/>
        </w:rPr>
      </w:pPr>
    </w:p>
    <w:p w:rsidR="00F53C93" w:rsidRPr="00920D2A" w:rsidRDefault="00F53C93" w:rsidP="008044AD">
      <w:pPr>
        <w:spacing w:line="500" w:lineRule="exact"/>
        <w:jc w:val="center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/>
          <w:b/>
          <w:bCs/>
          <w:color w:val="000000"/>
          <w:sz w:val="28"/>
          <w:szCs w:val="28"/>
        </w:rPr>
        <w:t>5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号楼部分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四十六、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5207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右侧厕所渗水到宿舍地板</w:t>
      </w:r>
    </w:p>
    <w:p w:rsidR="00F53C93" w:rsidRPr="008044AD" w:rsidRDefault="00F53C93" w:rsidP="008044AD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解决方案；处理右侧厕所地面防水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四十七、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5405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走廊渗水</w:t>
      </w:r>
    </w:p>
    <w:p w:rsidR="00F53C93" w:rsidRPr="008044AD" w:rsidRDefault="00F53C93" w:rsidP="008044AD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解决方案；处理左右两侧卫生间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四十八、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5406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走廊渗水</w:t>
      </w:r>
    </w:p>
    <w:p w:rsidR="00F53C93" w:rsidRPr="008044AD" w:rsidRDefault="00F53C93" w:rsidP="008044AD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解决方案；处理左右两侧卫生间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四十九、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5501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阳台水池漏水</w:t>
      </w:r>
    </w:p>
    <w:p w:rsidR="00F53C93" w:rsidRPr="00920D2A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解决方案；水池内侧打胶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五十、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5502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进门左侧卫生间渗水到宿舍，尤其左床下地板</w:t>
      </w:r>
    </w:p>
    <w:p w:rsidR="00F53C93" w:rsidRPr="00920D2A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解决方案；左侧卫生间地面防水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五十一、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5505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进门右厕会渗水的宿舍地板（右床下），左厕会渗水到地板</w:t>
      </w:r>
    </w:p>
    <w:p w:rsidR="00F53C93" w:rsidRPr="00920D2A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解决方案；处理左右两侧卫生间地面防水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五十二、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5506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进门左厕会渗水到宿舍地板，尤其左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1-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下铺</w:t>
      </w:r>
    </w:p>
    <w:p w:rsidR="00F53C93" w:rsidRPr="00920D2A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解决方案；进门左厕地面防水处理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五十三、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5701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阳台水池渗水</w:t>
      </w:r>
    </w:p>
    <w:p w:rsidR="00F53C93" w:rsidRPr="008044AD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解决方案；水池内侧打胶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8044AD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五十四、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5707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右厕渗水到宿舍地板</w:t>
      </w:r>
    </w:p>
    <w:p w:rsidR="00F53C93" w:rsidRPr="008044AD" w:rsidRDefault="00F53C93" w:rsidP="008044AD">
      <w:pPr>
        <w:spacing w:line="500" w:lineRule="exact"/>
        <w:rPr>
          <w:rFonts w:ascii="宋体"/>
          <w:color w:val="000000"/>
          <w:sz w:val="28"/>
          <w:szCs w:val="28"/>
        </w:rPr>
      </w:pPr>
      <w:r w:rsidRPr="00920D2A"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 xml:space="preserve">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解决方案；进门右厕地面防水处理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五十五、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4408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阳台水池无法排水</w:t>
      </w:r>
    </w:p>
    <w:p w:rsidR="00F53C93" w:rsidRPr="008044AD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解决方案；引一根排水管到地漏处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五十六、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501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阳台水池漏水</w:t>
      </w:r>
    </w:p>
    <w:p w:rsidR="00F53C93" w:rsidRPr="008044AD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解决方案；水池内侧打胶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五十七、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506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进门左侧会渗水到宿舍</w:t>
      </w:r>
    </w:p>
    <w:p w:rsidR="00F53C93" w:rsidRPr="00920D2A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解决方案；左侧卫生间地面防水处理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五十八、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701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阳台水池漏水</w:t>
      </w:r>
    </w:p>
    <w:p w:rsidR="00F53C93" w:rsidRPr="008044AD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</w:t>
      </w:r>
      <w:r w:rsidRPr="00920D2A">
        <w:rPr>
          <w:rFonts w:ascii="宋体" w:hAnsi="宋体"/>
          <w:color w:val="000000"/>
          <w:sz w:val="28"/>
          <w:szCs w:val="28"/>
        </w:rPr>
        <w:t xml:space="preserve">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解决方案；水池内侧打胶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五十九、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705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右侧水池漏水</w:t>
      </w:r>
    </w:p>
    <w:p w:rsidR="00F53C93" w:rsidRPr="008044AD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解决方案；水池内侧打胶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920D2A" w:rsidRDefault="00F53C93" w:rsidP="00920D2A">
      <w:pPr>
        <w:spacing w:line="500" w:lineRule="exact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六十、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707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右厕渗水到地板</w:t>
      </w:r>
    </w:p>
    <w:p w:rsidR="00F53C93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920D2A">
        <w:rPr>
          <w:rFonts w:ascii="宋体" w:hAnsi="宋体" w:hint="eastAsia"/>
          <w:color w:val="000000"/>
          <w:sz w:val="28"/>
          <w:szCs w:val="28"/>
        </w:rPr>
        <w:t>解决方案；进门右厕地面防水处理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53C93" w:rsidRPr="008044AD" w:rsidRDefault="00F53C93" w:rsidP="00920D2A">
      <w:pPr>
        <w:spacing w:line="500" w:lineRule="exact"/>
        <w:rPr>
          <w:rFonts w:ascii="宋体"/>
          <w:color w:val="000000"/>
          <w:sz w:val="28"/>
          <w:szCs w:val="28"/>
        </w:rPr>
      </w:pPr>
    </w:p>
    <w:p w:rsidR="00F53C93" w:rsidRPr="00920D2A" w:rsidRDefault="00F53C93" w:rsidP="008044AD">
      <w:pPr>
        <w:spacing w:line="500" w:lineRule="exact"/>
        <w:jc w:val="center"/>
        <w:rPr>
          <w:rFonts w:ascii="宋体"/>
          <w:b/>
          <w:bCs/>
          <w:color w:val="000000"/>
          <w:sz w:val="28"/>
          <w:szCs w:val="28"/>
        </w:rPr>
      </w:pP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六十一、</w:t>
      </w:r>
      <w:r w:rsidRPr="00920D2A">
        <w:rPr>
          <w:rFonts w:ascii="宋体" w:hAnsi="宋体"/>
          <w:b/>
          <w:bCs/>
          <w:color w:val="000000"/>
          <w:sz w:val="28"/>
          <w:szCs w:val="28"/>
        </w:rPr>
        <w:t>7</w:t>
      </w:r>
      <w:r w:rsidRPr="00920D2A">
        <w:rPr>
          <w:rFonts w:ascii="宋体" w:hAnsi="宋体" w:hint="eastAsia"/>
          <w:b/>
          <w:bCs/>
          <w:color w:val="000000"/>
          <w:sz w:val="28"/>
          <w:szCs w:val="28"/>
        </w:rPr>
        <w:t>号楼部分</w:t>
      </w:r>
    </w:p>
    <w:p w:rsidR="00F53C93" w:rsidRPr="008044AD" w:rsidRDefault="00F53C93" w:rsidP="008044AD">
      <w:pPr>
        <w:spacing w:line="500" w:lineRule="exact"/>
        <w:ind w:firstLine="420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</w:t>
      </w:r>
      <w:r w:rsidRPr="00920D2A">
        <w:rPr>
          <w:rFonts w:ascii="宋体" w:hAnsi="宋体" w:hint="eastAsia"/>
          <w:color w:val="000000"/>
          <w:sz w:val="28"/>
          <w:szCs w:val="28"/>
        </w:rPr>
        <w:t>因二层淋浴间及厕所地面渗水至食堂天棚吊顶，需要拆除地面瓷砖，防水刷到原梁及板底，墙面需拆除</w:t>
      </w:r>
      <w:r w:rsidRPr="00920D2A">
        <w:rPr>
          <w:rFonts w:ascii="宋体" w:hAnsi="宋体"/>
          <w:color w:val="000000"/>
          <w:sz w:val="28"/>
          <w:szCs w:val="28"/>
        </w:rPr>
        <w:t>400cm</w:t>
      </w:r>
      <w:r w:rsidRPr="00920D2A">
        <w:rPr>
          <w:rFonts w:ascii="宋体" w:hAnsi="宋体" w:hint="eastAsia"/>
          <w:color w:val="000000"/>
          <w:sz w:val="28"/>
          <w:szCs w:val="28"/>
        </w:rPr>
        <w:t>高刷防水。在原来下水道主管上方增加一个地漏引地面水。（共计</w:t>
      </w:r>
      <w:r w:rsidRPr="00920D2A">
        <w:rPr>
          <w:rFonts w:ascii="宋体" w:hAnsi="宋体"/>
          <w:color w:val="000000"/>
          <w:sz w:val="28"/>
          <w:szCs w:val="28"/>
        </w:rPr>
        <w:t>18</w:t>
      </w:r>
      <w:r w:rsidRPr="00920D2A">
        <w:rPr>
          <w:rFonts w:ascii="宋体" w:hAnsi="宋体" w:hint="eastAsia"/>
          <w:color w:val="000000"/>
          <w:sz w:val="28"/>
          <w:szCs w:val="28"/>
        </w:rPr>
        <w:t>间）</w:t>
      </w:r>
    </w:p>
    <w:sectPr w:rsidR="00F53C93" w:rsidRPr="008044AD" w:rsidSect="00C041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C93" w:rsidRDefault="00F53C93" w:rsidP="00920D2A">
      <w:r>
        <w:separator/>
      </w:r>
    </w:p>
  </w:endnote>
  <w:endnote w:type="continuationSeparator" w:id="0">
    <w:p w:rsidR="00F53C93" w:rsidRDefault="00F53C93" w:rsidP="00920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C93" w:rsidRDefault="00F53C93" w:rsidP="00920D2A">
      <w:r>
        <w:separator/>
      </w:r>
    </w:p>
  </w:footnote>
  <w:footnote w:type="continuationSeparator" w:id="0">
    <w:p w:rsidR="00F53C93" w:rsidRDefault="00F53C93" w:rsidP="00920D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41F8"/>
    <w:rsid w:val="00195322"/>
    <w:rsid w:val="0035775C"/>
    <w:rsid w:val="004C02BF"/>
    <w:rsid w:val="00731F67"/>
    <w:rsid w:val="007D059D"/>
    <w:rsid w:val="008044AD"/>
    <w:rsid w:val="00920D2A"/>
    <w:rsid w:val="00BB1BDB"/>
    <w:rsid w:val="00BF4BC3"/>
    <w:rsid w:val="00C041F8"/>
    <w:rsid w:val="00E350EA"/>
    <w:rsid w:val="00F53C93"/>
    <w:rsid w:val="00FC3C76"/>
    <w:rsid w:val="01153FBB"/>
    <w:rsid w:val="01775991"/>
    <w:rsid w:val="01AB38DB"/>
    <w:rsid w:val="01F24A99"/>
    <w:rsid w:val="02157805"/>
    <w:rsid w:val="02FD56D0"/>
    <w:rsid w:val="03B84529"/>
    <w:rsid w:val="0481748E"/>
    <w:rsid w:val="051D6459"/>
    <w:rsid w:val="05317B4C"/>
    <w:rsid w:val="085A7838"/>
    <w:rsid w:val="0B7B7C1E"/>
    <w:rsid w:val="0F5D33A1"/>
    <w:rsid w:val="10C65E3F"/>
    <w:rsid w:val="15014B8F"/>
    <w:rsid w:val="150507CE"/>
    <w:rsid w:val="155644F9"/>
    <w:rsid w:val="175167B6"/>
    <w:rsid w:val="193F1E8B"/>
    <w:rsid w:val="19E233A3"/>
    <w:rsid w:val="1AFE32AA"/>
    <w:rsid w:val="1CE555B9"/>
    <w:rsid w:val="1EA97D07"/>
    <w:rsid w:val="200D7D86"/>
    <w:rsid w:val="21B45BDF"/>
    <w:rsid w:val="23B16C3F"/>
    <w:rsid w:val="24DA40BA"/>
    <w:rsid w:val="266151BC"/>
    <w:rsid w:val="26816BF0"/>
    <w:rsid w:val="27FE397A"/>
    <w:rsid w:val="284235FB"/>
    <w:rsid w:val="294D297B"/>
    <w:rsid w:val="296B48B6"/>
    <w:rsid w:val="2AB91527"/>
    <w:rsid w:val="2C4F20E5"/>
    <w:rsid w:val="2D236A1A"/>
    <w:rsid w:val="2D501B85"/>
    <w:rsid w:val="2E012A5F"/>
    <w:rsid w:val="2EAE1E7E"/>
    <w:rsid w:val="31826AC0"/>
    <w:rsid w:val="33DE09B8"/>
    <w:rsid w:val="34464014"/>
    <w:rsid w:val="35F64C4D"/>
    <w:rsid w:val="362A27ED"/>
    <w:rsid w:val="364979DC"/>
    <w:rsid w:val="371D45B5"/>
    <w:rsid w:val="371E6089"/>
    <w:rsid w:val="39173EA0"/>
    <w:rsid w:val="3D9F2A63"/>
    <w:rsid w:val="3DFD243C"/>
    <w:rsid w:val="3EA90944"/>
    <w:rsid w:val="4411553A"/>
    <w:rsid w:val="45845772"/>
    <w:rsid w:val="48DD428D"/>
    <w:rsid w:val="4A05475C"/>
    <w:rsid w:val="4A970733"/>
    <w:rsid w:val="4EBB3DBA"/>
    <w:rsid w:val="50DC4FEA"/>
    <w:rsid w:val="50F3551A"/>
    <w:rsid w:val="51E93C51"/>
    <w:rsid w:val="52A668D8"/>
    <w:rsid w:val="54474743"/>
    <w:rsid w:val="54AE078E"/>
    <w:rsid w:val="56CF512F"/>
    <w:rsid w:val="5725636A"/>
    <w:rsid w:val="579128D0"/>
    <w:rsid w:val="598965FF"/>
    <w:rsid w:val="59C628CD"/>
    <w:rsid w:val="5A1B4361"/>
    <w:rsid w:val="5B2E4433"/>
    <w:rsid w:val="5BC20AA8"/>
    <w:rsid w:val="5E7473C4"/>
    <w:rsid w:val="5F5070E7"/>
    <w:rsid w:val="606F4AC2"/>
    <w:rsid w:val="60C022D7"/>
    <w:rsid w:val="63DC7965"/>
    <w:rsid w:val="67BE315D"/>
    <w:rsid w:val="689F5343"/>
    <w:rsid w:val="69D8541C"/>
    <w:rsid w:val="6ADB46DF"/>
    <w:rsid w:val="6C4412EF"/>
    <w:rsid w:val="6C4B4779"/>
    <w:rsid w:val="6D100549"/>
    <w:rsid w:val="6F567E5D"/>
    <w:rsid w:val="70CB4FEE"/>
    <w:rsid w:val="715B4AF1"/>
    <w:rsid w:val="715C5448"/>
    <w:rsid w:val="722A46A0"/>
    <w:rsid w:val="73F72D2C"/>
    <w:rsid w:val="77267AED"/>
    <w:rsid w:val="783000FB"/>
    <w:rsid w:val="784B3783"/>
    <w:rsid w:val="7B01269C"/>
    <w:rsid w:val="7BF67BCE"/>
    <w:rsid w:val="7C5F7632"/>
    <w:rsid w:val="7E936097"/>
    <w:rsid w:val="7F116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1F8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20D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20D2A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920D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20D2A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6</Pages>
  <Words>415</Words>
  <Characters>2372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</cp:lastModifiedBy>
  <cp:revision>6</cp:revision>
  <cp:lastPrinted>2017-07-30T00:48:00Z</cp:lastPrinted>
  <dcterms:created xsi:type="dcterms:W3CDTF">2014-10-29T12:08:00Z</dcterms:created>
  <dcterms:modified xsi:type="dcterms:W3CDTF">2017-08-01T01:58:00Z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